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D95" w:rsidRDefault="007F6D95" w:rsidP="003215E4"/>
    <w:tbl>
      <w:tblPr>
        <w:tblW w:w="9640" w:type="dxa"/>
        <w:tblInd w:w="-2356" w:type="dxa"/>
        <w:tblLayout w:type="fixed"/>
        <w:tblLook w:val="00A0"/>
      </w:tblPr>
      <w:tblGrid>
        <w:gridCol w:w="2693"/>
        <w:gridCol w:w="6947"/>
      </w:tblGrid>
      <w:tr w:rsidR="007F6D95" w:rsidRPr="00D823AF" w:rsidTr="008F63C5">
        <w:tc>
          <w:tcPr>
            <w:tcW w:w="2693" w:type="dxa"/>
          </w:tcPr>
          <w:p w:rsidR="007F6D95" w:rsidRPr="00D823AF" w:rsidRDefault="007F6D95" w:rsidP="00D823AF">
            <w:pPr>
              <w:spacing w:after="0" w:line="240" w:lineRule="auto"/>
              <w:ind w:left="-463"/>
            </w:pPr>
            <w:bookmarkStart w:id="0" w:name="_GoBack"/>
            <w:r w:rsidRPr="00D823AF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50.75pt;height:87pt;visibility:visible">
                  <v:imagedata r:id="rId5" o:title=""/>
                </v:shape>
              </w:pict>
            </w:r>
            <w:bookmarkEnd w:id="0"/>
          </w:p>
        </w:tc>
        <w:tc>
          <w:tcPr>
            <w:tcW w:w="6947" w:type="dxa"/>
          </w:tcPr>
          <w:p w:rsidR="007F6D95" w:rsidRPr="00D823AF" w:rsidRDefault="007F6D95" w:rsidP="00D82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823A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Общество с ограниченной ответственностью</w:t>
            </w:r>
          </w:p>
          <w:p w:rsidR="007F6D95" w:rsidRPr="00D823AF" w:rsidRDefault="007F6D95" w:rsidP="00D82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823A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Торговая Компания «Житница» </w:t>
            </w:r>
          </w:p>
          <w:p w:rsidR="007F6D95" w:rsidRPr="00D823AF" w:rsidRDefault="007F6D95" w:rsidP="00D82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23AF">
              <w:rPr>
                <w:rFonts w:ascii="Times New Roman" w:hAnsi="Times New Roman" w:cs="Times New Roman"/>
                <w:sz w:val="18"/>
                <w:szCs w:val="18"/>
              </w:rPr>
              <w:t xml:space="preserve">адрес 170002, г. Тверь, ул. Красные Горки 31, ИНН/КПП 6950039487/695001001, ОГРН1156952018090, : 400006 : Тел (48 22) 30-10-05,  моб. +7- 930-195-10-05  </w:t>
            </w:r>
          </w:p>
          <w:p w:rsidR="007F6D95" w:rsidRPr="00D823AF" w:rsidRDefault="007F6D95" w:rsidP="00D82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D823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E-mail: zhitnica69@mail.ru</w:t>
            </w:r>
          </w:p>
          <w:p w:rsidR="007F6D95" w:rsidRPr="00D823AF" w:rsidRDefault="007F6D95" w:rsidP="00D823AF">
            <w:pPr>
              <w:spacing w:after="0" w:line="240" w:lineRule="auto"/>
              <w:rPr>
                <w:sz w:val="18"/>
                <w:szCs w:val="18"/>
                <w:u w:val="thick"/>
              </w:rPr>
            </w:pPr>
          </w:p>
        </w:tc>
      </w:tr>
    </w:tbl>
    <w:p w:rsidR="007F6D95" w:rsidRDefault="007F6D95" w:rsidP="00880497">
      <w:pPr>
        <w:pStyle w:val="Default"/>
        <w:ind w:left="-851"/>
        <w:rPr>
          <w:sz w:val="18"/>
          <w:szCs w:val="18"/>
        </w:rPr>
      </w:pPr>
    </w:p>
    <w:p w:rsidR="007F6D95" w:rsidRPr="001B58B3" w:rsidRDefault="007F6D95" w:rsidP="001B58B3">
      <w:pPr>
        <w:rPr>
          <w:lang w:val="en-US"/>
        </w:rPr>
      </w:pPr>
    </w:p>
    <w:tbl>
      <w:tblPr>
        <w:tblpPr w:leftFromText="180" w:rightFromText="180" w:vertAnchor="text" w:horzAnchor="page" w:tblpX="1369" w:tblpY="63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36"/>
        <w:gridCol w:w="1120"/>
        <w:gridCol w:w="14"/>
        <w:gridCol w:w="1355"/>
        <w:gridCol w:w="63"/>
        <w:gridCol w:w="1134"/>
        <w:gridCol w:w="1275"/>
        <w:gridCol w:w="1276"/>
      </w:tblGrid>
      <w:tr w:rsidR="007F6D95" w:rsidRPr="00D823AF" w:rsidTr="008F63C5">
        <w:tc>
          <w:tcPr>
            <w:tcW w:w="10173" w:type="dxa"/>
            <w:gridSpan w:val="8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Многослойная выдувная стрейч пленка для заготовки кормов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F6D95" w:rsidRPr="00D823AF" w:rsidTr="008F63C5">
        <w:tc>
          <w:tcPr>
            <w:tcW w:w="3936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0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Цвет</w:t>
            </w:r>
          </w:p>
        </w:tc>
        <w:tc>
          <w:tcPr>
            <w:tcW w:w="1369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Ширина 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97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Длина 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5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Толщина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Мкм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</w:t>
            </w:r>
          </w:p>
        </w:tc>
      </w:tr>
      <w:tr w:rsidR="007F6D95" w:rsidRPr="00D823AF" w:rsidTr="008F63C5">
        <w:tc>
          <w:tcPr>
            <w:tcW w:w="3936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Пленка для упаковки зеленых кормов  </w:t>
            </w: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TRIOWRAP</w:t>
            </w: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RANIWRAP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Белый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(зеленый)</w:t>
            </w:r>
          </w:p>
        </w:tc>
        <w:tc>
          <w:tcPr>
            <w:tcW w:w="1369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97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275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76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</w:t>
            </w:r>
          </w:p>
        </w:tc>
      </w:tr>
      <w:tr w:rsidR="007F6D95" w:rsidRPr="00D823AF" w:rsidTr="008F63C5">
        <w:tc>
          <w:tcPr>
            <w:tcW w:w="3936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Пленка для упаковки зеленых кормов  </w:t>
            </w: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TRIOWRAP</w:t>
            </w: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RANIWRAP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Белый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(зеленый)</w:t>
            </w:r>
          </w:p>
        </w:tc>
        <w:tc>
          <w:tcPr>
            <w:tcW w:w="1369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197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275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76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</w:t>
            </w:r>
          </w:p>
        </w:tc>
      </w:tr>
      <w:tr w:rsidR="007F6D95" w:rsidRPr="00D823AF" w:rsidTr="008F63C5">
        <w:tc>
          <w:tcPr>
            <w:tcW w:w="3936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Пленка для упаковки зеленых кормов  </w:t>
            </w: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FARMSTRETCH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Белый</w:t>
            </w:r>
          </w:p>
        </w:tc>
        <w:tc>
          <w:tcPr>
            <w:tcW w:w="1369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97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1800</w:t>
            </w:r>
          </w:p>
        </w:tc>
        <w:tc>
          <w:tcPr>
            <w:tcW w:w="1275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0,22</w:t>
            </w:r>
          </w:p>
        </w:tc>
        <w:tc>
          <w:tcPr>
            <w:tcW w:w="1276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4450</w:t>
            </w:r>
          </w:p>
        </w:tc>
      </w:tr>
      <w:tr w:rsidR="007F6D95" w:rsidRPr="00D823AF" w:rsidTr="008F63C5">
        <w:tc>
          <w:tcPr>
            <w:tcW w:w="3936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Пленка для упаковки зеленых кормов  </w:t>
            </w: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FARMSTRETCH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Белый</w:t>
            </w:r>
          </w:p>
        </w:tc>
        <w:tc>
          <w:tcPr>
            <w:tcW w:w="1369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1197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275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0,22</w:t>
            </w:r>
          </w:p>
        </w:tc>
        <w:tc>
          <w:tcPr>
            <w:tcW w:w="1276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5500</w:t>
            </w:r>
          </w:p>
        </w:tc>
      </w:tr>
      <w:tr w:rsidR="007F6D95" w:rsidRPr="00D823AF" w:rsidTr="008F63C5">
        <w:tc>
          <w:tcPr>
            <w:tcW w:w="10173" w:type="dxa"/>
            <w:gridSpan w:val="8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Сетка сено вязальная 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F6D95" w:rsidRPr="00D823AF" w:rsidTr="008F63C5">
        <w:tc>
          <w:tcPr>
            <w:tcW w:w="5070" w:type="dxa"/>
            <w:gridSpan w:val="3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Ширина</w:t>
            </w:r>
          </w:p>
        </w:tc>
        <w:tc>
          <w:tcPr>
            <w:tcW w:w="2409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Длина</w:t>
            </w:r>
          </w:p>
        </w:tc>
        <w:tc>
          <w:tcPr>
            <w:tcW w:w="1276" w:type="dxa"/>
          </w:tcPr>
          <w:p w:rsidR="007F6D95" w:rsidRPr="00D823AF" w:rsidRDefault="007F6D95" w:rsidP="008F63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Цена</w:t>
            </w:r>
          </w:p>
          <w:p w:rsidR="007F6D95" w:rsidRPr="00D823AF" w:rsidRDefault="007F6D95" w:rsidP="008F63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F6D95" w:rsidRPr="00D823AF" w:rsidTr="008F63C5">
        <w:tc>
          <w:tcPr>
            <w:tcW w:w="5070" w:type="dxa"/>
            <w:gridSpan w:val="3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Сетка «</w:t>
            </w: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Ecobull</w:t>
            </w: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1.23 м.*3000м </w:t>
            </w:r>
          </w:p>
        </w:tc>
        <w:tc>
          <w:tcPr>
            <w:tcW w:w="1418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1.23</w:t>
            </w:r>
          </w:p>
        </w:tc>
        <w:tc>
          <w:tcPr>
            <w:tcW w:w="2409" w:type="dxa"/>
            <w:gridSpan w:val="2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9700</w:t>
            </w:r>
          </w:p>
        </w:tc>
      </w:tr>
      <w:tr w:rsidR="007F6D95" w:rsidRPr="00D823AF" w:rsidTr="008F63C5">
        <w:tc>
          <w:tcPr>
            <w:tcW w:w="10173" w:type="dxa"/>
            <w:gridSpan w:val="8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Шпагат сеновязальный ТЭКС 2200/2500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F6D95" w:rsidRPr="00D823AF" w:rsidTr="008F63C5">
        <w:tc>
          <w:tcPr>
            <w:tcW w:w="5070" w:type="dxa"/>
            <w:gridSpan w:val="3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5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Цена за кг</w:t>
            </w:r>
          </w:p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F6D95" w:rsidRPr="00D823AF" w:rsidTr="008F63C5">
        <w:tc>
          <w:tcPr>
            <w:tcW w:w="5070" w:type="dxa"/>
            <w:gridSpan w:val="3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Шпагат ТЭКС 2200/2500</w:t>
            </w:r>
          </w:p>
        </w:tc>
        <w:tc>
          <w:tcPr>
            <w:tcW w:w="5103" w:type="dxa"/>
            <w:gridSpan w:val="5"/>
          </w:tcPr>
          <w:p w:rsidR="007F6D95" w:rsidRPr="00D823AF" w:rsidRDefault="007F6D95" w:rsidP="008F63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</w:tr>
    </w:tbl>
    <w:p w:rsidR="007F6D95" w:rsidRPr="00B4121F" w:rsidRDefault="007F6D95" w:rsidP="001B58B3">
      <w:pPr>
        <w:ind w:left="-3686"/>
        <w:rPr>
          <w:b/>
          <w:bCs/>
          <w:sz w:val="32"/>
          <w:szCs w:val="32"/>
        </w:rPr>
      </w:pPr>
      <w:r w:rsidRPr="00B4121F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Прайс лист на материалы для заготовки кормов</w:t>
      </w:r>
    </w:p>
    <w:p w:rsidR="007F6D95" w:rsidRPr="003215E4" w:rsidRDefault="007F6D95" w:rsidP="001B58B3">
      <w:pPr>
        <w:ind w:left="-3686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7F6D95" w:rsidRDefault="007F6D95" w:rsidP="00AF338E">
      <w:pPr>
        <w:rPr>
          <w:sz w:val="28"/>
          <w:szCs w:val="28"/>
        </w:rPr>
      </w:pPr>
    </w:p>
    <w:p w:rsidR="007F6D95" w:rsidRPr="00CA158F" w:rsidRDefault="007F6D95" w:rsidP="00AF338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CA158F">
        <w:rPr>
          <w:rFonts w:ascii="Times New Roman" w:hAnsi="Times New Roman" w:cs="Times New Roman"/>
          <w:color w:val="000000"/>
          <w:sz w:val="28"/>
          <w:szCs w:val="28"/>
        </w:rPr>
        <w:t>В зависимости от объема предусмотрена гибкая система скидок.</w:t>
      </w:r>
    </w:p>
    <w:sectPr w:rsidR="007F6D95" w:rsidRPr="00CA158F" w:rsidSect="003215E4">
      <w:pgSz w:w="11906" w:h="16838"/>
      <w:pgMar w:top="567" w:right="850" w:bottom="1134" w:left="453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56783"/>
    <w:multiLevelType w:val="hybridMultilevel"/>
    <w:tmpl w:val="64D83276"/>
    <w:lvl w:ilvl="0" w:tplc="B85E89FE">
      <w:start w:val="1"/>
      <w:numFmt w:val="bullet"/>
      <w:lvlText w:val=""/>
      <w:lvlJc w:val="left"/>
      <w:pPr>
        <w:ind w:left="-3042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-23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6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-88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-1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12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71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CB7"/>
    <w:rsid w:val="00071D92"/>
    <w:rsid w:val="000C3A61"/>
    <w:rsid w:val="001641BA"/>
    <w:rsid w:val="001B58B3"/>
    <w:rsid w:val="001C3C74"/>
    <w:rsid w:val="00220278"/>
    <w:rsid w:val="002225FF"/>
    <w:rsid w:val="002A3FD0"/>
    <w:rsid w:val="003215E4"/>
    <w:rsid w:val="0037615B"/>
    <w:rsid w:val="00510F97"/>
    <w:rsid w:val="005162E8"/>
    <w:rsid w:val="005A27F7"/>
    <w:rsid w:val="005D085A"/>
    <w:rsid w:val="00615EB7"/>
    <w:rsid w:val="006B55D7"/>
    <w:rsid w:val="0070044F"/>
    <w:rsid w:val="00735461"/>
    <w:rsid w:val="00784EC3"/>
    <w:rsid w:val="007B1D03"/>
    <w:rsid w:val="007F6D95"/>
    <w:rsid w:val="00816B80"/>
    <w:rsid w:val="00880497"/>
    <w:rsid w:val="008B43F9"/>
    <w:rsid w:val="008F63C5"/>
    <w:rsid w:val="00AF338E"/>
    <w:rsid w:val="00AF6879"/>
    <w:rsid w:val="00B4121F"/>
    <w:rsid w:val="00CA158F"/>
    <w:rsid w:val="00CF184E"/>
    <w:rsid w:val="00D823AF"/>
    <w:rsid w:val="00E30CB7"/>
    <w:rsid w:val="00E43346"/>
    <w:rsid w:val="00EE5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D0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30CB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3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0CB7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8804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AF338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4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150</Words>
  <Characters>859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work</dc:creator>
  <cp:keywords/>
  <dc:description/>
  <cp:lastModifiedBy>user</cp:lastModifiedBy>
  <cp:revision>2</cp:revision>
  <cp:lastPrinted>2018-05-08T17:16:00Z</cp:lastPrinted>
  <dcterms:created xsi:type="dcterms:W3CDTF">2018-05-15T08:19:00Z</dcterms:created>
  <dcterms:modified xsi:type="dcterms:W3CDTF">2018-05-15T08:19:00Z</dcterms:modified>
</cp:coreProperties>
</file>